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F0E77A7"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910FEBD"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C094D8F" w14:textId="77777777" w:rsidR="00F5141C" w:rsidRDefault="00F5141C" w:rsidP="00F5141C">
      <w:pPr>
        <w:rPr>
          <w:rFonts w:ascii="Arial" w:hAnsi="Arial"/>
          <w:sz w:val="22"/>
          <w:u w:val="single"/>
        </w:rPr>
      </w:pPr>
    </w:p>
    <w:p w14:paraId="3BF149EE" w14:textId="77777777" w:rsidR="00AD537C" w:rsidRDefault="00AD537C" w:rsidP="00F5141C">
      <w:pPr>
        <w:rPr>
          <w:rFonts w:ascii="Arial" w:hAnsi="Arial"/>
          <w:b/>
          <w:bCs/>
        </w:rPr>
      </w:pPr>
    </w:p>
    <w:p w14:paraId="32AE075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95CE401" w14:textId="77777777" w:rsidR="00AD537C" w:rsidRPr="00E9711C" w:rsidRDefault="00AD537C" w:rsidP="00F5141C">
      <w:pPr>
        <w:rPr>
          <w:rFonts w:ascii="Arial" w:hAnsi="Arial"/>
          <w:sz w:val="16"/>
          <w:szCs w:val="16"/>
        </w:rPr>
      </w:pPr>
    </w:p>
    <w:p w14:paraId="5BA3F22C" w14:textId="20E5DD6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A10F9" w:rsidRPr="00CA10F9">
        <w:rPr>
          <w:rFonts w:ascii="Arial" w:hAnsi="Arial"/>
        </w:rPr>
        <w:t xml:space="preserve">Eric Anderson </w:t>
      </w:r>
      <w:r w:rsidRPr="00F5141C">
        <w:rPr>
          <w:rFonts w:ascii="Arial" w:hAnsi="Arial"/>
        </w:rPr>
        <w:t>for a presentation and discussion of “</w:t>
      </w:r>
      <w:r w:rsidR="00CA10F9" w:rsidRPr="00CA10F9">
        <w:rPr>
          <w:rFonts w:ascii="Arial" w:hAnsi="Arial"/>
        </w:rPr>
        <w:t>A History of The American Indian Boarding Schools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B8E6CD5" w14:textId="77777777" w:rsidR="00F5141C" w:rsidRDefault="00F5141C" w:rsidP="00F5141C">
      <w:pPr>
        <w:rPr>
          <w:rFonts w:ascii="Arial" w:hAnsi="Arial"/>
        </w:rPr>
      </w:pPr>
      <w:r w:rsidRPr="00F5141C">
        <w:rPr>
          <w:rFonts w:ascii="Arial" w:hAnsi="Arial"/>
        </w:rPr>
        <w:t>[List any details about local event here]</w:t>
      </w: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3745FCC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2FE23BA" w14:textId="77777777" w:rsidR="00AD537C" w:rsidRPr="00E9711C" w:rsidRDefault="00AD537C" w:rsidP="00AD537C">
      <w:pPr>
        <w:spacing w:line="360" w:lineRule="auto"/>
        <w:rPr>
          <w:rFonts w:ascii="Arial" w:hAnsi="Arial"/>
          <w:sz w:val="16"/>
          <w:szCs w:val="16"/>
        </w:rPr>
      </w:pPr>
    </w:p>
    <w:p w14:paraId="3AAD3F1B" w14:textId="4702094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A10F9" w:rsidRPr="00CA10F9">
        <w:rPr>
          <w:rFonts w:ascii="Arial" w:hAnsi="Arial"/>
        </w:rPr>
        <w:t xml:space="preserve">Eric Anderson </w:t>
      </w:r>
      <w:r w:rsidRPr="00F5141C">
        <w:rPr>
          <w:rFonts w:ascii="Arial" w:hAnsi="Arial"/>
        </w:rPr>
        <w:t>for a</w:t>
      </w:r>
      <w:r>
        <w:rPr>
          <w:rFonts w:ascii="Arial" w:hAnsi="Arial"/>
        </w:rPr>
        <w:t xml:space="preserve">n online </w:t>
      </w:r>
      <w:r w:rsidRPr="00F5141C">
        <w:rPr>
          <w:rFonts w:ascii="Arial" w:hAnsi="Arial"/>
        </w:rPr>
        <w:t>presentation and discussion of “</w:t>
      </w:r>
      <w:r w:rsidR="00CA10F9" w:rsidRPr="00CA10F9">
        <w:rPr>
          <w:rFonts w:ascii="Arial" w:hAnsi="Arial"/>
        </w:rPr>
        <w:t>A History of The American Indian Boarding Schools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35AD2EA" w14:textId="77777777" w:rsidR="00AD537C" w:rsidRDefault="00AD537C" w:rsidP="00AD537C">
      <w:pPr>
        <w:rPr>
          <w:rFonts w:ascii="Arial" w:hAnsi="Arial"/>
        </w:rPr>
      </w:pPr>
      <w:r w:rsidRPr="00F5141C">
        <w:rPr>
          <w:rFonts w:ascii="Arial" w:hAnsi="Arial"/>
        </w:rPr>
        <w:t>[List any details about local event here]</w:t>
      </w: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250E9C"/>
    <w:rsid w:val="00321389"/>
    <w:rsid w:val="006264D6"/>
    <w:rsid w:val="007618FC"/>
    <w:rsid w:val="00A25917"/>
    <w:rsid w:val="00AD537C"/>
    <w:rsid w:val="00CA10F9"/>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E0D3F1D5-045B-4CE3-B552-D5358AC59A1E}"/>
</file>

<file path=customXml/itemProps2.xml><?xml version="1.0" encoding="utf-8"?>
<ds:datastoreItem xmlns:ds="http://schemas.openxmlformats.org/officeDocument/2006/customXml" ds:itemID="{59F942A7-A9A2-4975-892F-7C856AF96E3C}"/>
</file>

<file path=customXml/itemProps3.xml><?xml version="1.0" encoding="utf-8"?>
<ds:datastoreItem xmlns:ds="http://schemas.openxmlformats.org/officeDocument/2006/customXml" ds:itemID="{701A8B25-438C-428A-A755-D080453C62F6}"/>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2022-01-26T21:26:00Z</dcterms:created>
  <dcterms:modified xsi:type="dcterms:W3CDTF">2022-01-26T21:27:00Z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