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59FF6" w14:textId="77777777" w:rsidR="00F5141C" w:rsidRPr="00F5141C" w:rsidRDefault="00F5141C" w:rsidP="00F5141C">
      <w:r>
        <w:rPr>
          <w:noProof/>
        </w:rPr>
        <w:drawing>
          <wp:anchor distT="0" distB="0" distL="114300" distR="114300" simplePos="0" relativeHeight="251658240" behindDoc="0" locked="0" layoutInCell="1" allowOverlap="1" wp14:anchorId="027912FE" wp14:editId="79DA3FBC">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767B68" w14:textId="77777777" w:rsidR="00F5141C" w:rsidRDefault="00F5141C" w:rsidP="00F5141C">
      <w:pPr>
        <w:rPr>
          <w:rFonts w:ascii="Arial" w:hAnsi="Arial"/>
          <w:i/>
          <w:iCs/>
        </w:rPr>
      </w:pPr>
    </w:p>
    <w:p w14:paraId="336912DC" w14:textId="77777777" w:rsidR="00F5141C" w:rsidRDefault="00F5141C" w:rsidP="00F5141C">
      <w:pPr>
        <w:rPr>
          <w:rFonts w:ascii="Arial" w:hAnsi="Arial"/>
          <w:i/>
          <w:iCs/>
        </w:rPr>
      </w:pPr>
    </w:p>
    <w:p w14:paraId="61053FBC" w14:textId="77777777" w:rsidR="00F5141C" w:rsidRDefault="00F5141C" w:rsidP="00F5141C">
      <w:pPr>
        <w:rPr>
          <w:rFonts w:ascii="Arial" w:hAnsi="Arial"/>
          <w:i/>
          <w:iCs/>
        </w:rPr>
      </w:pPr>
    </w:p>
    <w:p w14:paraId="216B09E2" w14:textId="77777777" w:rsidR="00F5141C" w:rsidRDefault="00F5141C" w:rsidP="00F5141C">
      <w:pPr>
        <w:rPr>
          <w:rFonts w:ascii="Arial" w:hAnsi="Arial"/>
          <w:i/>
          <w:iCs/>
        </w:rPr>
      </w:pPr>
    </w:p>
    <w:p w14:paraId="2266DCE0" w14:textId="77777777" w:rsidR="00F5141C" w:rsidRDefault="00F5141C" w:rsidP="00F5141C">
      <w:pPr>
        <w:rPr>
          <w:rFonts w:ascii="Arial" w:hAnsi="Arial"/>
          <w:i/>
          <w:iCs/>
        </w:rPr>
      </w:pPr>
    </w:p>
    <w:p w14:paraId="5F343293" w14:textId="77777777" w:rsidR="00F5141C" w:rsidRDefault="00F5141C" w:rsidP="00F5141C">
      <w:pPr>
        <w:rPr>
          <w:rFonts w:ascii="Arial" w:hAnsi="Arial"/>
          <w:i/>
          <w:iCs/>
        </w:rPr>
      </w:pPr>
    </w:p>
    <w:p w14:paraId="708509E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AD95D86" w14:textId="77777777" w:rsidR="00F5141C" w:rsidRDefault="00F5141C" w:rsidP="00F5141C">
      <w:pPr>
        <w:rPr>
          <w:rFonts w:ascii="Arial" w:hAnsi="Arial"/>
          <w:i/>
          <w:iCs/>
        </w:rPr>
      </w:pPr>
    </w:p>
    <w:p w14:paraId="3FE5B486"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A4B4029"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63E949AC"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7BC3117"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59B3FE85" w14:textId="77777777" w:rsidR="00F5141C" w:rsidRDefault="00F5141C" w:rsidP="00F5141C">
      <w:pPr>
        <w:rPr>
          <w:rFonts w:ascii="Arial" w:hAnsi="Arial"/>
          <w:sz w:val="22"/>
          <w:u w:val="single"/>
        </w:rPr>
      </w:pPr>
    </w:p>
    <w:p w14:paraId="693812E0" w14:textId="77777777" w:rsidR="00AD537C" w:rsidRDefault="00AD537C" w:rsidP="00F5141C">
      <w:pPr>
        <w:rPr>
          <w:rFonts w:ascii="Arial" w:hAnsi="Arial"/>
          <w:b/>
          <w:bCs/>
        </w:rPr>
      </w:pPr>
    </w:p>
    <w:p w14:paraId="2738FE0F"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0774164" w14:textId="77777777" w:rsidR="00AD537C" w:rsidRPr="00E9711C" w:rsidRDefault="00AD537C" w:rsidP="00F5141C">
      <w:pPr>
        <w:rPr>
          <w:rFonts w:ascii="Arial" w:hAnsi="Arial"/>
          <w:sz w:val="16"/>
          <w:szCs w:val="16"/>
        </w:rPr>
      </w:pPr>
    </w:p>
    <w:p w14:paraId="0A147F29" w14:textId="599BE4F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A55A77" w:rsidRPr="00A55A77">
        <w:rPr>
          <w:rFonts w:ascii="Arial" w:hAnsi="Arial"/>
        </w:rPr>
        <w:t xml:space="preserve">Kathryn </w:t>
      </w:r>
      <w:proofErr w:type="spellStart"/>
      <w:r w:rsidR="00A55A77" w:rsidRPr="00A55A77">
        <w:rPr>
          <w:rFonts w:ascii="Arial" w:hAnsi="Arial"/>
        </w:rPr>
        <w:t>Vaggalis</w:t>
      </w:r>
      <w:proofErr w:type="spellEnd"/>
      <w:r w:rsidR="00A55A77" w:rsidRPr="00A55A77">
        <w:rPr>
          <w:rFonts w:ascii="Arial" w:hAnsi="Arial"/>
        </w:rPr>
        <w:t xml:space="preserve"> </w:t>
      </w:r>
      <w:r w:rsidRPr="00F5141C">
        <w:rPr>
          <w:rFonts w:ascii="Arial" w:hAnsi="Arial"/>
        </w:rPr>
        <w:t>for a presentation and discussion of “</w:t>
      </w:r>
      <w:r w:rsidR="00A55A77" w:rsidRPr="00A55A77">
        <w:rPr>
          <w:rFonts w:ascii="Arial" w:hAnsi="Arial"/>
        </w:rPr>
        <w:t>Love, Marriage, and Citizenship in Early 20th Century America</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4F5EF59A" w14:textId="77777777" w:rsidR="00F5141C" w:rsidRDefault="00F5141C" w:rsidP="00F5141C">
      <w:pPr>
        <w:rPr>
          <w:rFonts w:ascii="Arial" w:hAnsi="Arial"/>
        </w:rPr>
      </w:pPr>
      <w:r w:rsidRPr="00F5141C">
        <w:rPr>
          <w:rFonts w:ascii="Arial" w:hAnsi="Arial"/>
        </w:rPr>
        <w:t>[List any details about local event here]</w:t>
      </w:r>
    </w:p>
    <w:p w14:paraId="0900E725" w14:textId="77777777" w:rsidR="00F5141C" w:rsidRDefault="00F5141C" w:rsidP="00F5141C">
      <w:pPr>
        <w:rPr>
          <w:rFonts w:ascii="Arial" w:hAnsi="Arial"/>
        </w:rPr>
      </w:pPr>
    </w:p>
    <w:p w14:paraId="02B033E3" w14:textId="77777777" w:rsidR="00F5141C" w:rsidRPr="00F5141C" w:rsidRDefault="00F5141C" w:rsidP="00F5141C">
      <w:pPr>
        <w:rPr>
          <w:rFonts w:ascii="Arial" w:hAnsi="Arial" w:cs="Times New Roman (Body CS)"/>
        </w:rPr>
      </w:pPr>
    </w:p>
    <w:p w14:paraId="3CC33CD8"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901F8D9" w14:textId="77777777" w:rsidR="00AD537C" w:rsidRPr="00E9711C" w:rsidRDefault="00AD537C" w:rsidP="00AD537C">
      <w:pPr>
        <w:spacing w:line="360" w:lineRule="auto"/>
        <w:rPr>
          <w:rFonts w:ascii="Arial" w:hAnsi="Arial"/>
          <w:sz w:val="16"/>
          <w:szCs w:val="16"/>
        </w:rPr>
      </w:pPr>
    </w:p>
    <w:p w14:paraId="4BB46729" w14:textId="1D87645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A55A77" w:rsidRPr="00A55A77">
        <w:rPr>
          <w:rFonts w:ascii="Arial" w:hAnsi="Arial"/>
        </w:rPr>
        <w:t xml:space="preserve">Kathryn </w:t>
      </w:r>
      <w:proofErr w:type="spellStart"/>
      <w:r w:rsidR="00A55A77" w:rsidRPr="00A55A77">
        <w:rPr>
          <w:rFonts w:ascii="Arial" w:hAnsi="Arial"/>
        </w:rPr>
        <w:t>Vaggalis</w:t>
      </w:r>
      <w:proofErr w:type="spellEnd"/>
      <w:r w:rsidR="00A55A77" w:rsidRPr="00A55A77">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A55A77" w:rsidRPr="00A55A77">
        <w:rPr>
          <w:rFonts w:ascii="Arial" w:hAnsi="Arial"/>
        </w:rPr>
        <w:t>Love, Marriage, and Citizenship in Early 20th Century America</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2E670ED" w14:textId="77777777" w:rsidR="00AD537C" w:rsidRDefault="00AD537C" w:rsidP="00AD537C">
      <w:pPr>
        <w:rPr>
          <w:rFonts w:ascii="Arial" w:hAnsi="Arial"/>
        </w:rPr>
      </w:pPr>
      <w:r w:rsidRPr="00F5141C">
        <w:rPr>
          <w:rFonts w:ascii="Arial" w:hAnsi="Arial"/>
        </w:rPr>
        <w:t>[List any details about local event here]</w:t>
      </w:r>
    </w:p>
    <w:p w14:paraId="3D87168E"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A77"/>
    <w:rsid w:val="000A2129"/>
    <w:rsid w:val="000A4C31"/>
    <w:rsid w:val="00250E9C"/>
    <w:rsid w:val="00321389"/>
    <w:rsid w:val="006264D6"/>
    <w:rsid w:val="007618FC"/>
    <w:rsid w:val="00A25917"/>
    <w:rsid w:val="00A55A7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31612"/>
  <w14:defaultImageDpi w14:val="32767"/>
  <w15:chartTrackingRefBased/>
  <w15:docId w15:val="{49DA86E7-BEF7-9E43-9131-A44963A9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2022-01-26T23:00:00Z</dcterms:created>
  <dcterms:modified xsi:type="dcterms:W3CDTF">2022-01-26T23:01:00Z</dcterms:modified>
</cp:coreProperties>
</file>